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26-06-021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Kita Piesbach - Trockenbauarbeiten, Wände, Decken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Neubau Kita Piesbach - Trockenbauarbeiten, Wänder, Decken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